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f3efff" w14:textId="9f3eff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922EED">
        <w:t>494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922EED">
        <w:t>494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22EE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22EED">
        <w:t>GPT-GEODETSKE USLUGE jednostavno društvo s ograničenom odgovornošću za geodets</w:t>
      </w:r>
      <w:r w:rsidR="00922EED">
        <w:t xml:space="preserve">ke poslove, trgovinu i građenje, </w:t>
      </w:r>
      <w:proofErr w:type="spellStart"/>
      <w:r w:rsidR="00922EED">
        <w:t>Šulinec</w:t>
      </w:r>
      <w:proofErr w:type="spellEnd"/>
      <w:r w:rsidR="00922EED">
        <w:t xml:space="preserve">, </w:t>
      </w:r>
      <w:proofErr w:type="spellStart"/>
      <w:r w:rsidR="00922EED">
        <w:t>Šulinec</w:t>
      </w:r>
      <w:proofErr w:type="spellEnd"/>
      <w:r w:rsidR="00922EED">
        <w:t xml:space="preserve"> 4, OIB: 54370692041</w:t>
      </w:r>
    </w:p>
    <w:p w:rsidR="00922EED" w:rsidP="00922EED" w:rsidRDefault="00922EE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2EED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22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2EE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22EE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22EE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22EE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E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2EE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2E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2E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St-2494/2019</izvorni_sadrzaj>
    <derivirana_varijabla naziv="DomainObject.Predmet.OznakaBroj_1">St-2494/2019</derivirana_varijabla>
  </DomainObject.Predmet.OznakaBroj>
  <DomainObject.Predmet.OznakaBrojOptuznogAkta>
    <izvorni_sadrzaj>04-06-19-4370</izvorni_sadrzaj>
    <derivirana_varijabla naziv="DomainObject.Predmet.OznakaBrojOptuznogAkta_1">04-06-19-4370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GPT-GEODETSKE USLUGE jednostavno društvo s ograničenom odgovornošću za geodetske poslove, trgovinu i građenje</izvorni_sadrzaj>
    <derivirana_varijabla naziv="DomainObject.Predmet.ProtustrankaFormated_1">  GPT-GEODETSKE USLUGE jednostavno društvo s ograničenom odgovornošću za geodetske poslove, trgovinu i građenje</derivirana_varijabla>
  </DomainObject.Predmet.ProtustrankaFormated>
  <DomainObject.Predmet.ProtustrankaFormatedOIB>
    <izvorni_sadrzaj>  GPT-GEODETSKE USLUGE jednostavno društvo s ograničenom odgovornošću za geodetske poslove, trgovinu i građenje, OIB 54370692041</izvorni_sadrzaj>
    <derivirana_varijabla naziv="DomainObject.Predmet.ProtustrankaFormatedOIB_1">  GPT-GEODETSKE USLUGE jednostavno društvo s ograničenom odgovornošću za geodetske poslove, trgovinu i građenje, OIB 54370692041</derivirana_varijabla>
  </DomainObject.Predmet.ProtustrankaFormatedOIB>
  <DomainObject.Predmet.ProtustrankaFormatedWithAdress>
    <izvorni_sadrzaj> GPT-GEODETSKE USLUGE jednostavno društvo s ograničenom odgovornošću za geodetske poslove, trgovinu i građenje, Šulinec 4 A, 10380 Šulinec</izvorni_sadrzaj>
    <derivirana_varijabla naziv="DomainObject.Predmet.ProtustrankaFormatedWithAdress_1"> GPT-GEODETSKE USLUGE jednostavno društvo s ograničenom odgovornošću za geodetske poslove, trgovinu i građenje, Šulinec 4 A, 10380 Šulinec</derivirana_varijabla>
  </DomainObject.Predmet.ProtustrankaFormatedWithAdress>
  <DomainObject.Predmet.ProtustrankaFormatedWithAdressOIB>
    <izvorni_sadrzaj> GPT-GEODETSKE USLUGE jednostavno društvo s ograničenom odgovornošću za geodetske poslove, trgovinu i građenje, OIB 54370692041, Šulinec 4 A, 10380 Šulinec</izvorni_sadrzaj>
    <derivirana_varijabla naziv="DomainObject.Predmet.ProtustrankaFormatedWithAdressOIB_1"> GPT-GEODETSKE USLUGE jednostavno društvo s ograničenom odgovornošću za geodetske poslove, trgovinu i građenje, OIB 54370692041, Šulinec 4 A, 10380 Šulinec</derivirana_varijabla>
  </DomainObject.Predmet.ProtustrankaFormatedWithAdressOIB>
  <DomainObject.Predmet.ProtustrankaWithAdress>
    <izvorni_sadrzaj>GPT-GEODETSKE USLUGE jednostavno društvo s ograničenom odgovornošću za geodetske poslove, trgovinu i građenje Šulinec 4 A, 10380 Šulinec</izvorni_sadrzaj>
    <derivirana_varijabla naziv="DomainObject.Predmet.ProtustrankaWithAdress_1">GPT-GEODETSKE USLUGE jednostavno društvo s ograničenom odgovornošću za geodetske poslove, trgovinu i građenje Šulinec 4 A, 10380 Šulinec</derivirana_varijabla>
  </DomainObject.Predmet.ProtustrankaWithAdress>
  <DomainObject.Predmet.ProtustrankaWithAdressOIB>
    <izvorni_sadrzaj>GPT-GEODETSKE USLUGE jednostavno društvo s ograničenom odgovornošću za geodetske poslove, trgovinu i građenje, OIB 54370692041, Šulinec 4 A, 10380 Šulinec</izvorni_sadrzaj>
    <derivirana_varijabla naziv="DomainObject.Predmet.ProtustrankaWithAdressOIB_1">GPT-GEODETSKE USLUGE jednostavno društvo s ograničenom odgovornošću za geodetske poslove, trgovinu i građenje, OIB 54370692041, Šulinec 4 A, 10380 Šulinec</derivirana_varijabla>
  </DomainObject.Predmet.ProtustrankaWithAdressOIB>
  <DomainObject.Predmet.ProtustrankaNazivFormated>
    <izvorni_sadrzaj>GPT-GEODETSKE USLUGE jednostavno društvo s ograničenom odgovornošću za geodetske poslove, trgovinu i građenje</izvorni_sadrzaj>
    <derivirana_varijabla naziv="DomainObject.Predmet.ProtustrankaNazivFormated_1">GPT-GEODETSKE USLUGE jednostavno društvo s ograničenom odgovornošću za geodetske poslove, trgovinu i građenje</derivirana_varijabla>
  </DomainObject.Predmet.ProtustrankaNazivFormated>
  <DomainObject.Predmet.ProtustrankaNazivFormatedOIB>
    <izvorni_sadrzaj>GPT-GEODETSKE USLUGE jednostavno društvo s ograničenom odgovornošću za geodetske poslove, trgovinu i građenje, OIB 54370692041</izvorni_sadrzaj>
    <derivirana_varijabla naziv="DomainObject.Predmet.ProtustrankaNazivFormatedOIB_1">GPT-GEODETSKE USLUGE jednostavno društvo s ograničenom odgovornošću za geodetske poslove, trgovinu i građenje, OIB 54370692041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GPT-GEODETSKE USLUGE jednostavno društvo s ograničenom odgovornošću za geodetske poslove, trgovinu i građenje</item>
    </izvorni_sadrzaj>
    <derivirana_varijabla naziv="DomainObject.Predmet.ProtuStrankaListFormated_1">
      <item>GPT-GEODETSKE USLUGE jednostavno društvo s ograničenom odgovornošću za geodetske poslove, trgovinu i građenje</item>
    </derivirana_varijabla>
  </DomainObject.Predmet.ProtuStrankaListFormated>
  <DomainObject.Predmet.ProtuStrankaListFormatedOIB>
    <izvorni_sadrzaj>
      <item>GPT-GEODETSKE USLUGE jednostavno društvo s ograničenom odgovornošću za geodetske poslove, trgovinu i građenje, OIB 54370692041</item>
    </izvorni_sadrzaj>
    <derivirana_varijabla naziv="DomainObject.Predmet.ProtuStrankaListFormatedOIB_1">
      <item>GPT-GEODETSKE USLUGE jednostavno društvo s ograničenom odgovornošću za geodetske poslove, trgovinu i građenje, OIB 54370692041</item>
    </derivirana_varijabla>
  </DomainObject.Predmet.ProtuStrankaListFormatedOIB>
  <DomainObject.Predmet.ProtuStrankaListFormatedWithAdress>
    <izvorni_sadrzaj>
      <item>GPT-GEODETSKE USLUGE jednostavno društvo s ograničenom odgovornošću za geodetske poslove, trgovinu i građenje, Šulinec 4 A, 10380 Šulinec</item>
    </izvorni_sadrzaj>
    <derivirana_varijabla naziv="DomainObject.Predmet.ProtuStrankaListFormatedWithAdress_1">
      <item>GPT-GEODETSKE USLUGE jednostavno društvo s ograničenom odgovornošću za geodetske poslove, trgovinu i građenje, Šulinec 4 A, 10380 Šulinec</item>
    </derivirana_varijabla>
  </DomainObject.Predmet.ProtuStrankaListFormatedWithAdress>
  <DomainObject.Predmet.ProtuStrankaListFormatedWithAdressOIB>
    <izvorni_sadrzaj>
      <item>GPT-GEODETSKE USLUGE jednostavno društvo s ograničenom odgovornošću za geodetske poslove, trgovinu i građenje, OIB 54370692041, Šulinec 4 A, 10380 Šulinec</item>
    </izvorni_sadrzaj>
    <derivirana_varijabla naziv="DomainObject.Predmet.ProtuStrankaListFormatedWithAdressOIB_1">
      <item>GPT-GEODETSKE USLUGE jednostavno društvo s ograničenom odgovornošću za geodetske poslove, trgovinu i građenje, OIB 54370692041, Šulinec 4 A, 10380 Šulinec</item>
    </derivirana_varijabla>
  </DomainObject.Predmet.ProtuStrankaListFormatedWithAdressOIB>
  <DomainObject.Predmet.ProtuStrankaListNazivFormated>
    <izvorni_sadrzaj>
      <item>GPT-GEODETSKE USLUGE jednostavno društvo s ograničenom odgovornošću za geodetske poslove, trgovinu i građenje</item>
    </izvorni_sadrzaj>
    <derivirana_varijabla naziv="DomainObject.Predmet.ProtuStrankaListNazivFormated_1">
      <item>GPT-GEODETSKE USLUGE jednostavno društvo s ograničenom odgovornošću za geodetske poslove, trgovinu i građenje</item>
    </derivirana_varijabla>
  </DomainObject.Predmet.ProtuStrankaListNazivFormated>
  <DomainObject.Predmet.ProtuStrankaListNazivFormatedOIB>
    <izvorni_sadrzaj>
      <item>GPT-GEODETSKE USLUGE jednostavno društvo s ograničenom odgovornošću za geodetske poslove, trgovinu i građenje, OIB 54370692041</item>
    </izvorni_sadrzaj>
    <derivirana_varijabla naziv="DomainObject.Predmet.ProtuStrankaListNazivFormatedOIB_1">
      <item>GPT-GEODETSKE USLUGE jednostavno društvo s ograničenom odgovornošću za geodetske poslove, trgovinu i građenje, OIB 54370692041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GPT-GEODETSKE USLUGE jednostavno društvo s ograničenom odgovornošću za geodetske poslove, trgovinu i građenje</izvorni_sadrzaj>
    <derivirana_varijabla naziv="DomainObject.Predmet.ProtustrankaIDrugi_1">GPT-GEODETSKE USLUGE jednostavno društvo s ograničenom odgovornošću za geodetske poslove, trgovinu i građenje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GPT-GEODETSKE USLUGE jednostavno društvo s ograničenom odgovornošću za geodetske poslove, trgovinu i građenje, OIB 54370692041, Šulinec 4 A, 10380 Šulinec</izvorni_sadrzaj>
    <derivirana_varijabla naziv="DomainObject.Predmet.ProtustrankaIDrugiAdressOIB_1">GPT-GEODETSKE USLUGE jednostavno društvo s ograničenom odgovornošću za geodetske poslove, trgovinu i građenje, OIB 54370692041, Šulinec 4 A,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GPT-GEODETSKE USLUGE jednostavno društvo s ograničenom odgovornošću za geodetske poslove, trgovinu i građenje</item>
      <item>Financijska agencija</item>
    </izvorni_sadrzaj>
    <derivirana_varijabla naziv="DomainObject.Predmet.SudioniciListNaziv_1">
      <item>GPT-GEODETSKE USLUGE jednostavno društvo s ograničenom odgovornošću za geodetske poslove, trgovinu i građenje</item>
      <item>Financijska agencija</item>
    </derivirana_varijabla>
  </DomainObject.Predmet.SudioniciListNaziv>
  <DomainObject.Predmet.SudioniciListAdressOIB>
    <izvorni_sadrzaj>
      <item>GPT-GEODETSKE USLUGE jednostavno društvo s ograničenom odgovornošću za geodetske poslove, trgovinu i građenje, OIB 54370692041, Šulinec 4 A,10380 Šulinec</item>
      <item>Financijska agencija, OIB 85821130368, TRG SVIBANJSKIH ŽRTAVA 1995. 1,10000 Zagreb</item>
    </izvorni_sadrzaj>
    <derivirana_varijabla naziv="DomainObject.Predmet.SudioniciListAdressOIB_1">
      <item>GPT-GEODETSKE USLUGE jednostavno društvo s ograničenom odgovornošću za geodetske poslove, trgovinu i građenje, OIB 54370692041, Šulinec 4 A,10380 Šulinec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54370692041</item>
      <item>, OIB 85821130368</item>
    </izvorni_sadrzaj>
    <derivirana_varijabla naziv="DomainObject.Predmet.SudioniciListNazivOIB_1">
      <item>, OIB 54370692041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896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2019-12-16T11:58:00Z</cp:lastPrinted>
  <dcterms:modified xmlns:xsi="http://www.w3.org/2001/XMLSchema-instance" xsi:type="dcterms:W3CDTF">2019-12-16T11:58:00Z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